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8CFB90" w14:textId="77777777" w:rsidR="00F12FCD" w:rsidRDefault="00F12FCD" w:rsidP="00F12FC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Edward WRYTT</w:t>
      </w:r>
      <w:r>
        <w:rPr>
          <w:rFonts w:ascii="Times New Roman" w:hAnsi="Times New Roman" w:cs="Times New Roman"/>
          <w:sz w:val="24"/>
          <w:szCs w:val="24"/>
        </w:rPr>
        <w:t xml:space="preserve">       (fl.1492)</w:t>
      </w:r>
    </w:p>
    <w:p w14:paraId="0A9B7119" w14:textId="49403881" w:rsidR="00F12FCD" w:rsidRDefault="00F12FCD" w:rsidP="00F12FC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  <w:r w:rsidR="001E0648">
        <w:rPr>
          <w:rFonts w:ascii="Times New Roman" w:hAnsi="Times New Roman" w:cs="Times New Roman"/>
          <w:sz w:val="24"/>
          <w:szCs w:val="24"/>
        </w:rPr>
        <w:t xml:space="preserve"> Apprentice cutler.</w:t>
      </w:r>
    </w:p>
    <w:p w14:paraId="084E7EE3" w14:textId="77777777" w:rsidR="00F12FCD" w:rsidRDefault="00F12FCD" w:rsidP="00F12FC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66683C9" w14:textId="77777777" w:rsidR="00F12FCD" w:rsidRDefault="00F12FCD" w:rsidP="00F12FC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5DA8E22" w14:textId="77777777" w:rsidR="00F12FCD" w:rsidRDefault="00F12FCD" w:rsidP="00F12FC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1492</w:t>
      </w:r>
      <w:r>
        <w:rPr>
          <w:rFonts w:ascii="Times New Roman" w:hAnsi="Times New Roman" w:cs="Times New Roman"/>
          <w:sz w:val="24"/>
          <w:szCs w:val="24"/>
        </w:rPr>
        <w:tab/>
        <w:t>He became apprenticed to John Richardson, cutler(q.v.).</w:t>
      </w:r>
    </w:p>
    <w:p w14:paraId="0C8B9F92" w14:textId="77777777" w:rsidR="00F12FCD" w:rsidRDefault="00F12FCD" w:rsidP="00F12FC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A3322F">
        <w:rPr>
          <w:rFonts w:ascii="Times New Roman" w:hAnsi="Times New Roman" w:cs="Times New Roman"/>
          <w:sz w:val="24"/>
          <w:szCs w:val="24"/>
        </w:rPr>
        <w:t>(London Apprenticeship Abstracts 1442-1850)</w:t>
      </w:r>
    </w:p>
    <w:p w14:paraId="6375691F" w14:textId="77777777" w:rsidR="00F12FCD" w:rsidRDefault="00F12FCD" w:rsidP="00F12FC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A4EB63C" w14:textId="77777777" w:rsidR="00F12FCD" w:rsidRDefault="00F12FCD" w:rsidP="00F12FC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8B1EBD2" w14:textId="77777777" w:rsidR="00F12FCD" w:rsidRDefault="00F12FCD" w:rsidP="00F12FC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June 2022</w:t>
      </w:r>
    </w:p>
    <w:p w14:paraId="07EF05AE" w14:textId="77777777" w:rsidR="00BA00AB" w:rsidRPr="00F12FCD" w:rsidRDefault="00BA00AB" w:rsidP="00F12FCD"/>
    <w:sectPr w:rsidR="00BA00AB" w:rsidRPr="00F12FC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2455B5" w14:textId="77777777" w:rsidR="00216A92" w:rsidRDefault="00216A92" w:rsidP="009139A6">
      <w:r>
        <w:separator/>
      </w:r>
    </w:p>
  </w:endnote>
  <w:endnote w:type="continuationSeparator" w:id="0">
    <w:p w14:paraId="6F711BB3" w14:textId="77777777" w:rsidR="00216A92" w:rsidRDefault="00216A9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CC06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A88A1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11D1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2A52F2" w14:textId="77777777" w:rsidR="00216A92" w:rsidRDefault="00216A92" w:rsidP="009139A6">
      <w:r>
        <w:separator/>
      </w:r>
    </w:p>
  </w:footnote>
  <w:footnote w:type="continuationSeparator" w:id="0">
    <w:p w14:paraId="4DD18BC2" w14:textId="77777777" w:rsidR="00216A92" w:rsidRDefault="00216A9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EF59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9B70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CBB30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2FCD"/>
    <w:rsid w:val="000666E0"/>
    <w:rsid w:val="001E0648"/>
    <w:rsid w:val="00216A92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12FCD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07AE3E"/>
  <w15:chartTrackingRefBased/>
  <w15:docId w15:val="{5D823DBD-16CB-43EC-805F-8DA111BA4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27</Words>
  <Characters>158</Characters>
  <Application>Microsoft Office Word</Application>
  <DocSecurity>0</DocSecurity>
  <Lines>1</Lines>
  <Paragraphs>1</Paragraphs>
  <ScaleCrop>false</ScaleCrop>
  <Company/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2022-08-04T09:19:00Z</dcterms:created>
  <dcterms:modified xsi:type="dcterms:W3CDTF">2023-03-03T13:24:00Z</dcterms:modified>
</cp:coreProperties>
</file>